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FD6E90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77.3pt;margin-top:14.3pt;width:146.4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FD6E9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9-05-20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491DF3"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 w:rsidR="00491DF3">
                    <w:rPr>
                      <w:rStyle w:val="Style5"/>
                    </w:rP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F24302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7B4B44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FD6E90">
                            <w:rPr>
                              <w:rStyle w:val="Style2"/>
                            </w:rPr>
                            <w:t>19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MX" w:eastAsia="es-MX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FD6E9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FD6E90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28.7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91DF3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491DF3">
                    <w:rPr>
                      <w:b/>
                      <w:noProof/>
                      <w:sz w:val="22"/>
                      <w:szCs w:val="22"/>
                    </w:rPr>
                    <w:t>5</w: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FD6E9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/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496B8B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FD6E90" w:rsidP="00BB657B">
            <w:pPr>
              <w:spacing w:after="0" w:line="240" w:lineRule="auto"/>
            </w:pPr>
            <w:r>
              <w:t>1</w:t>
            </w: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FD6E90" w:rsidP="00BB657B">
            <w:pPr>
              <w:spacing w:after="0" w:line="240" w:lineRule="auto"/>
            </w:pPr>
            <w:r>
              <w:t>2</w:t>
            </w: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FD6E90" w:rsidP="00BB657B">
            <w:pPr>
              <w:spacing w:after="0" w:line="240" w:lineRule="auto"/>
            </w:pPr>
            <w:r>
              <w:t xml:space="preserve">    </w:t>
            </w: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lastRenderedPageBreak/>
              <w:t>1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5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FD6E90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D6E90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D6E90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FD6E9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53DBA"/>
    <w:rsid w:val="0026335F"/>
    <w:rsid w:val="002860A4"/>
    <w:rsid w:val="002971F5"/>
    <w:rsid w:val="002A647A"/>
    <w:rsid w:val="002C4A7E"/>
    <w:rsid w:val="002D099F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1BBB"/>
    <w:rsid w:val="00466B9C"/>
    <w:rsid w:val="004767CC"/>
    <w:rsid w:val="00491DF3"/>
    <w:rsid w:val="0049643D"/>
    <w:rsid w:val="00496B8B"/>
    <w:rsid w:val="004C08DB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5078E"/>
    <w:rsid w:val="00780880"/>
    <w:rsid w:val="007B4164"/>
    <w:rsid w:val="007B4B44"/>
    <w:rsid w:val="007B6F6F"/>
    <w:rsid w:val="007C75A2"/>
    <w:rsid w:val="007D14D9"/>
    <w:rsid w:val="00810515"/>
    <w:rsid w:val="0083342F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59AE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1453F"/>
    <w:rsid w:val="00D24FA7"/>
    <w:rsid w:val="00D62AA2"/>
    <w:rsid w:val="00D64696"/>
    <w:rsid w:val="00D90D49"/>
    <w:rsid w:val="00DC5D96"/>
    <w:rsid w:val="00DD4F3E"/>
    <w:rsid w:val="00E13E55"/>
    <w:rsid w:val="00E333A0"/>
    <w:rsid w:val="00E3360B"/>
    <w:rsid w:val="00E7719A"/>
    <w:rsid w:val="00E92BB7"/>
    <w:rsid w:val="00E96D05"/>
    <w:rsid w:val="00EA7406"/>
    <w:rsid w:val="00EB128A"/>
    <w:rsid w:val="00F116C5"/>
    <w:rsid w:val="00F225BF"/>
    <w:rsid w:val="00F24302"/>
    <w:rsid w:val="00F25B99"/>
    <w:rsid w:val="00F4086F"/>
    <w:rsid w:val="00F53753"/>
    <w:rsid w:val="00F7167E"/>
    <w:rsid w:val="00F7443C"/>
    <w:rsid w:val="00FC280C"/>
    <w:rsid w:val="00FC2870"/>
    <w:rsid w:val="00FD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2C553-F2B1-4AE1-80F4-88F53AF19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127</TotalTime>
  <Pages>3</Pages>
  <Words>147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27</cp:revision>
  <cp:lastPrinted>2019-06-10T13:10:00Z</cp:lastPrinted>
  <dcterms:created xsi:type="dcterms:W3CDTF">2011-03-04T18:31:00Z</dcterms:created>
  <dcterms:modified xsi:type="dcterms:W3CDTF">2019-08-30T20:18:00Z</dcterms:modified>
</cp:coreProperties>
</file>